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D43B4" w14:textId="77777777" w:rsidR="002149C7" w:rsidRDefault="002149C7" w:rsidP="002149C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 xml:space="preserve">John </w:t>
      </w:r>
      <w:proofErr w:type="spellStart"/>
      <w:r>
        <w:rPr>
          <w:rFonts w:eastAsia="Times New Roman" w:cs="Times New Roman"/>
          <w:szCs w:val="24"/>
          <w:u w:val="single"/>
        </w:rPr>
        <w:t>JOHN</w:t>
      </w:r>
      <w:proofErr w:type="spellEnd"/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fl.1429)</w:t>
      </w:r>
    </w:p>
    <w:p w14:paraId="6E7B0D74" w14:textId="77777777" w:rsidR="002149C7" w:rsidRDefault="002149C7" w:rsidP="002149C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 Mercer.</w:t>
      </w:r>
    </w:p>
    <w:p w14:paraId="01C01CC5" w14:textId="77777777" w:rsidR="002149C7" w:rsidRDefault="002149C7" w:rsidP="002149C7">
      <w:pPr>
        <w:pStyle w:val="NoSpacing"/>
        <w:rPr>
          <w:rFonts w:eastAsia="Times New Roman" w:cs="Times New Roman"/>
          <w:szCs w:val="24"/>
        </w:rPr>
      </w:pPr>
    </w:p>
    <w:p w14:paraId="421C6E55" w14:textId="77777777" w:rsidR="002149C7" w:rsidRDefault="002149C7" w:rsidP="002149C7">
      <w:pPr>
        <w:pStyle w:val="NoSpacing"/>
        <w:rPr>
          <w:rFonts w:eastAsia="Times New Roman" w:cs="Times New Roman"/>
          <w:szCs w:val="24"/>
        </w:rPr>
      </w:pPr>
    </w:p>
    <w:p w14:paraId="57C198A2" w14:textId="77777777" w:rsidR="002149C7" w:rsidRDefault="002149C7" w:rsidP="002149C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Apr.1414</w:t>
      </w:r>
      <w:r>
        <w:rPr>
          <w:rFonts w:eastAsia="Times New Roman" w:cs="Times New Roman"/>
          <w:szCs w:val="24"/>
        </w:rPr>
        <w:tab/>
        <w:t>His apprentice, Richard Hayward(q.v.), was exonerated from his</w:t>
      </w:r>
    </w:p>
    <w:p w14:paraId="390962F5" w14:textId="77777777" w:rsidR="002149C7" w:rsidRDefault="002149C7" w:rsidP="002149C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apprenticeship as he had withdrawn to </w:t>
      </w:r>
      <w:proofErr w:type="spellStart"/>
      <w:r>
        <w:rPr>
          <w:rFonts w:eastAsia="Times New Roman" w:cs="Times New Roman"/>
          <w:szCs w:val="24"/>
        </w:rPr>
        <w:t>St..Martin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le</w:t>
      </w:r>
      <w:proofErr w:type="spellEnd"/>
      <w:r>
        <w:rPr>
          <w:rFonts w:eastAsia="Times New Roman" w:cs="Times New Roman"/>
          <w:szCs w:val="24"/>
        </w:rPr>
        <w:t xml:space="preserve"> Grand.</w:t>
      </w:r>
    </w:p>
    <w:p w14:paraId="38261E41" w14:textId="77777777" w:rsidR="002149C7" w:rsidRDefault="002149C7" w:rsidP="002149C7">
      <w:pPr>
        <w:pStyle w:val="NoSpacing"/>
        <w:ind w:left="1440"/>
        <w:rPr>
          <w:rFonts w:eastAsia="Times New Roman"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eastAsia="Times New Roman" w:cs="Times New Roman"/>
          <w:szCs w:val="24"/>
        </w:rPr>
        <w:t>227)</w:t>
      </w:r>
    </w:p>
    <w:p w14:paraId="296387DE" w14:textId="77777777" w:rsidR="002149C7" w:rsidRDefault="002149C7" w:rsidP="002149C7">
      <w:pPr>
        <w:pStyle w:val="NoSpacing"/>
        <w:rPr>
          <w:rFonts w:eastAsia="Times New Roman" w:cs="Times New Roman"/>
          <w:szCs w:val="24"/>
        </w:rPr>
      </w:pPr>
    </w:p>
    <w:p w14:paraId="6A602AD5" w14:textId="77777777" w:rsidR="002149C7" w:rsidRDefault="002149C7" w:rsidP="002149C7">
      <w:pPr>
        <w:pStyle w:val="NoSpacing"/>
        <w:rPr>
          <w:rFonts w:eastAsia="Times New Roman" w:cs="Times New Roman"/>
          <w:szCs w:val="24"/>
        </w:rPr>
      </w:pPr>
    </w:p>
    <w:p w14:paraId="06582FC2" w14:textId="77777777" w:rsidR="002149C7" w:rsidRDefault="002149C7" w:rsidP="002149C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July 2024</w:t>
      </w:r>
    </w:p>
    <w:p w14:paraId="5B8D7B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BA681" w14:textId="77777777" w:rsidR="002149C7" w:rsidRDefault="002149C7" w:rsidP="009139A6">
      <w:r>
        <w:separator/>
      </w:r>
    </w:p>
  </w:endnote>
  <w:endnote w:type="continuationSeparator" w:id="0">
    <w:p w14:paraId="007D0199" w14:textId="77777777" w:rsidR="002149C7" w:rsidRDefault="002149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704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C24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E92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BBC298" w14:textId="77777777" w:rsidR="002149C7" w:rsidRDefault="002149C7" w:rsidP="009139A6">
      <w:r>
        <w:separator/>
      </w:r>
    </w:p>
  </w:footnote>
  <w:footnote w:type="continuationSeparator" w:id="0">
    <w:p w14:paraId="1719EA5B" w14:textId="77777777" w:rsidR="002149C7" w:rsidRDefault="002149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F4C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5C6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4B7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9C7"/>
    <w:rsid w:val="000666E0"/>
    <w:rsid w:val="002149C7"/>
    <w:rsid w:val="002510B7"/>
    <w:rsid w:val="00270799"/>
    <w:rsid w:val="005C130B"/>
    <w:rsid w:val="00826F5C"/>
    <w:rsid w:val="009139A6"/>
    <w:rsid w:val="009411C2"/>
    <w:rsid w:val="009448BB"/>
    <w:rsid w:val="00947624"/>
    <w:rsid w:val="009C46AC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9EA79"/>
  <w15:chartTrackingRefBased/>
  <w15:docId w15:val="{310B301B-9562-43E8-87DF-E0FAD3A8E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2024-07-10T19:43:00Z</dcterms:created>
  <dcterms:modified xsi:type="dcterms:W3CDTF">2024-07-10T19:44:00Z</dcterms:modified>
</cp:coreProperties>
</file>